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E7448" w:rsidTr="002E7448" w14:paraId="7692E9E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448" w:rsidRDefault="002E7448" w14:paraId="56421922" w14:textId="7712138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7448" w:rsidRDefault="002E7448" w14:paraId="40CB1D5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E7448" w:rsidRDefault="002E7448" w14:paraId="4B328E3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E7448" w:rsidRDefault="002E7448" w14:paraId="6D85CEF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E7448" w:rsidRDefault="002E7448" w14:paraId="4162639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E7448" w:rsidP="002E7448" w:rsidRDefault="002E7448" w14:paraId="7D24F5A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E7448" w:rsidP="002E7448" w:rsidRDefault="002E7448" w14:paraId="0DF1B9C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E7448" w:rsidP="002E7448" w:rsidRDefault="002E7448" w14:paraId="0D6FD4B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St-2696/2019</w:t>
      </w:r>
    </w:p>
    <w:p w:rsidR="002E7448" w:rsidP="002E7448" w:rsidRDefault="002E7448" w14:paraId="16413646" w14:textId="77777777">
      <w:pPr>
        <w:tabs>
          <w:tab w:val="left" w:pos="709"/>
        </w:tabs>
      </w:pPr>
      <w:r>
        <w:t xml:space="preserve"> </w:t>
      </w:r>
    </w:p>
    <w:p w:rsidR="002E7448" w:rsidP="002E7448" w:rsidRDefault="002E7448" w14:paraId="5ECBC63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E7448" w:rsidP="002E7448" w:rsidRDefault="002E7448" w14:paraId="4A7FFAF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E7448" w:rsidP="002E7448" w:rsidRDefault="002E7448" w14:paraId="2ACB4DB7" w14:textId="77777777">
      <w:pPr>
        <w:tabs>
          <w:tab w:val="left" w:pos="709"/>
        </w:tabs>
      </w:pPr>
    </w:p>
    <w:p w:rsidR="002E7448" w:rsidP="002E7448" w:rsidRDefault="002E7448" w14:paraId="54712E9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E7448" w:rsidP="002E7448" w:rsidRDefault="002E7448" w14:paraId="1515FB4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E7448" w:rsidP="002E7448" w:rsidRDefault="002E7448" w14:paraId="075690A4" w14:textId="77777777">
      <w:pPr>
        <w:tabs>
          <w:tab w:val="left" w:pos="709"/>
        </w:tabs>
      </w:pPr>
    </w:p>
    <w:p w:rsidR="002E7448" w:rsidP="002E7448" w:rsidRDefault="002E7448" w14:paraId="1EF7AAF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E7448" w:rsidP="002E7448" w:rsidRDefault="002E7448" w14:paraId="1E67635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E7448" w:rsidP="002E7448" w:rsidRDefault="002E7448" w14:paraId="7F5B83C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E7448" w:rsidP="002E7448" w:rsidRDefault="002E7448" w14:paraId="74DB74C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E7448" w:rsidP="002E7448" w:rsidRDefault="002E7448" w14:paraId="221D0B48" w14:textId="77777777">
      <w:pPr>
        <w:tabs>
          <w:tab w:val="left" w:pos="709"/>
        </w:tabs>
      </w:pPr>
    </w:p>
    <w:p w:rsidR="002E7448" w:rsidP="002E7448" w:rsidRDefault="002E7448" w14:paraId="4F469A27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E7448" w:rsidP="002E7448" w:rsidRDefault="002E7448" w14:paraId="6294B191" w14:textId="77777777">
      <w:pPr>
        <w:tabs>
          <w:tab w:val="left" w:pos="709"/>
        </w:tabs>
        <w:jc w:val="both"/>
      </w:pPr>
    </w:p>
    <w:p w:rsidR="002E7448" w:rsidP="002E7448" w:rsidRDefault="002E7448" w14:paraId="7D6CFAFD" w14:textId="77777777">
      <w:pPr>
        <w:tabs>
          <w:tab w:val="left" w:pos="709"/>
        </w:tabs>
      </w:pPr>
      <w:r>
        <w:t xml:space="preserve"> </w:t>
      </w:r>
      <w:r>
        <w:tab/>
        <w:t>17. St-2696/2019</w:t>
      </w:r>
    </w:p>
    <w:p w:rsidR="002E7448" w:rsidP="002E7448" w:rsidRDefault="002E7448" w14:paraId="58E5AAA7" w14:textId="77777777">
      <w:pPr>
        <w:tabs>
          <w:tab w:val="left" w:pos="709"/>
        </w:tabs>
      </w:pPr>
    </w:p>
    <w:p w:rsidR="002E7448" w:rsidP="002E7448" w:rsidRDefault="002E7448" w14:paraId="7DD0B45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E7448" w:rsidP="002E7448" w:rsidRDefault="002E7448" w14:paraId="4AA3481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E7448" w:rsidP="002E7448" w:rsidRDefault="002E7448" w14:paraId="751290E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E7448" w:rsidP="002E7448" w:rsidRDefault="002E7448" w14:paraId="644E8865" w14:textId="77777777">
      <w:pPr>
        <w:tabs>
          <w:tab w:val="left" w:pos="709"/>
        </w:tabs>
        <w:ind w:firstLine="708"/>
        <w:jc w:val="both"/>
      </w:pPr>
    </w:p>
    <w:p w:rsidR="002E7448" w:rsidP="002E7448" w:rsidRDefault="002E7448" w14:paraId="33D382A7" w14:textId="77777777">
      <w:pPr>
        <w:tabs>
          <w:tab w:val="left" w:pos="709"/>
        </w:tabs>
        <w:jc w:val="both"/>
      </w:pPr>
      <w:r>
        <w:t xml:space="preserve">protiv </w:t>
      </w:r>
    </w:p>
    <w:p w:rsidR="002E7448" w:rsidP="002E7448" w:rsidRDefault="002E7448" w14:paraId="54481317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E7448" w:rsidP="002E7448" w:rsidRDefault="002E7448" w14:paraId="6C112BB3" w14:textId="77777777">
      <w:pPr>
        <w:tabs>
          <w:tab w:val="left" w:pos="709"/>
        </w:tabs>
        <w:ind w:left="708"/>
        <w:jc w:val="both"/>
      </w:pPr>
      <w:r>
        <w:tab/>
        <w:t>DENIS ugostiteljstvo jednostavno društvo s ograničenom odgovornošću za usluge;</w:t>
      </w:r>
    </w:p>
    <w:p w:rsidR="002E7448" w:rsidP="002E7448" w:rsidRDefault="002E7448" w14:paraId="69C663C4" w14:textId="77777777">
      <w:pPr>
        <w:tabs>
          <w:tab w:val="left" w:pos="709"/>
        </w:tabs>
        <w:ind w:left="708"/>
        <w:jc w:val="both"/>
      </w:pPr>
      <w:r>
        <w:t>OIB: 12761109035, Zaprešić, Vladimira Novaka 25</w:t>
      </w:r>
    </w:p>
    <w:p w:rsidR="002E7448" w:rsidP="002E7448" w:rsidRDefault="002E7448" w14:paraId="7AEE4C10" w14:textId="77777777">
      <w:pPr>
        <w:tabs>
          <w:tab w:val="left" w:pos="709"/>
        </w:tabs>
        <w:ind w:left="708"/>
        <w:jc w:val="both"/>
      </w:pPr>
    </w:p>
    <w:p w:rsidR="002E7448" w:rsidP="002E7448" w:rsidRDefault="002E7448" w14:paraId="22E8F74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E7448" w:rsidP="002E7448" w:rsidRDefault="002E7448" w14:paraId="5E64179E" w14:textId="77777777">
      <w:pPr>
        <w:tabs>
          <w:tab w:val="left" w:pos="709"/>
        </w:tabs>
        <w:jc w:val="both"/>
      </w:pPr>
    </w:p>
    <w:p w:rsidR="002E7448" w:rsidP="002E7448" w:rsidRDefault="002E7448" w14:paraId="40EAEFA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E7448" w:rsidP="002E7448" w:rsidRDefault="002E7448" w14:paraId="0FF898B0" w14:textId="77777777">
      <w:pPr>
        <w:tabs>
          <w:tab w:val="left" w:pos="709"/>
        </w:tabs>
      </w:pPr>
    </w:p>
    <w:p w:rsidR="002E7448" w:rsidP="002E7448" w:rsidRDefault="002E7448" w14:paraId="4F06423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E7448" w:rsidP="002E7448" w:rsidRDefault="002E7448" w14:paraId="3E266316" w14:textId="77777777">
      <w:pPr>
        <w:tabs>
          <w:tab w:val="left" w:pos="709"/>
        </w:tabs>
      </w:pPr>
    </w:p>
    <w:p w:rsidR="002E7448" w:rsidP="002E7448" w:rsidRDefault="002E7448" w14:paraId="61B4248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E7448" w:rsidP="002E7448" w:rsidRDefault="002E7448" w14:paraId="56EAFBB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E7448" w:rsidP="002E7448" w:rsidRDefault="002E7448" w14:paraId="0FC80BDB" w14:textId="77777777">
      <w:pPr>
        <w:tabs>
          <w:tab w:val="left" w:pos="709"/>
        </w:tabs>
      </w:pPr>
    </w:p>
    <w:p w:rsidR="002E7448" w:rsidP="002E7448" w:rsidRDefault="002E7448" w14:paraId="087B78A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91C701C" w14:textId="091C701C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E7448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4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744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744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744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744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E744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E744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744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E7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44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44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44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44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E744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74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44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9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listopada 2019.</izvorni_sadrzaj>
    <derivirana_varijabla naziv="DomainObject.Predmet.DatumIzradeOptuznogAkta_1">30. listopada 2019.</derivirana_varijabla>
  </DomainObject.Predmet.DatumIzradeOptuznogAkta>
  <DomainObject.Predmet.DatumIzradeOptuznogAktaFormated>
    <izvorni_sadrzaj>30.10.2019.</izvorni_sadrzaj>
    <derivirana_varijabla naziv="DomainObject.Predmet.DatumIzradeOptuznogAktaFormated_1">30.10.2019.</derivirana_varijabla>
  </DomainObject.Predmet.DatumIzradeOptuznogAktaFormated>
  <DomainObject.Predmet.DatumOsnivanja>
    <izvorni_sadrzaj>30. listopada 2019.</izvorni_sadrzaj>
    <derivirana_varijabla naziv="DomainObject.Predmet.DatumOsnivanja_1">30.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listopada 2019.</izvorni_sadrzaj>
    <derivirana_varijabla naziv="DomainObject.Predmet.DatumPrimitkaOptuznogAkta_1">30.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St-2696/2019</izvorni_sadrzaj>
    <derivirana_varijabla naziv="DomainObject.Predmet.OznakaBroj_1">St-2696/2019</derivirana_varijabla>
  </DomainObject.Predmet.OznakaBroj>
  <DomainObject.Predmet.OznakaBrojOptuznogAkta>
    <izvorni_sadrzaj>04-06-19-4718</izvorni_sadrzaj>
    <derivirana_varijabla naziv="DomainObject.Predmet.OznakaBrojOptuznogAkta_1">04-06-19-4718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DENIS ugostiteljstvo jednostavno društvo s ograničenom odgovornošću za usluge</izvorni_sadrzaj>
    <derivirana_varijabla naziv="DomainObject.Predmet.ProtustrankaFormated_1">  DENIS ugostiteljstvo jednostavno društvo s ograničenom odgovornošću za usluge</derivirana_varijabla>
  </DomainObject.Predmet.ProtustrankaFormated>
  <DomainObject.Predmet.ProtustrankaFormatedOIB>
    <izvorni_sadrzaj>  DENIS ugostiteljstvo jednostavno društvo s ograničenom odgovornošću za usluge, OIB 12761109035</izvorni_sadrzaj>
    <derivirana_varijabla naziv="DomainObject.Predmet.ProtustrankaFormatedOIB_1">  DENIS ugostiteljstvo jednostavno društvo s ograničenom odgovornošću za usluge, OIB 12761109035</derivirana_varijabla>
  </DomainObject.Predmet.ProtustrankaFormatedOIB>
  <DomainObject.Predmet.ProtustrankaFormatedWithAdress>
    <izvorni_sadrzaj> DENIS ugostiteljstvo jednostavno društvo s ograničenom odgovornošću za usluge, Vladimira Novaka 25, 10290 Zaprešić</izvorni_sadrzaj>
    <derivirana_varijabla naziv="DomainObject.Predmet.ProtustrankaFormatedWithAdress_1"> DENIS ugostiteljstvo jednostavno društvo s ograničenom odgovornošću za usluge, Vladimira Novaka 25, 10290 Zaprešić</derivirana_varijabla>
  </DomainObject.Predmet.ProtustrankaFormatedWithAdress>
  <DomainObject.Predmet.ProtustrankaFormatedWithAdressOIB>
    <izvorni_sadrzaj> DENIS ugostiteljstvo jednostavno društvo s ograničenom odgovornošću za usluge, OIB 12761109035, Vladimira Novaka 25, 10290 Zaprešić</izvorni_sadrzaj>
    <derivirana_varijabla naziv="DomainObject.Predmet.ProtustrankaFormatedWithAdressOIB_1"> DENIS ugostiteljstvo jednostavno društvo s ograničenom odgovornošću za usluge, OIB 12761109035, Vladimira Novaka 25, 10290 Zaprešić</derivirana_varijabla>
  </DomainObject.Predmet.ProtustrankaFormatedWithAdressOIB>
  <DomainObject.Predmet.ProtustrankaWithAdress>
    <izvorni_sadrzaj>DENIS ugostiteljstvo jednostavno društvo s ograničenom odgovornošću za usluge Vladimira Novaka 25, 10290 Zaprešić</izvorni_sadrzaj>
    <derivirana_varijabla naziv="DomainObject.Predmet.ProtustrankaWithAdress_1">DENIS ugostiteljstvo jednostavno društvo s ograničenom odgovornošću za usluge Vladimira Novaka 25, 10290 Zaprešić</derivirana_varijabla>
  </DomainObject.Predmet.ProtustrankaWithAdress>
  <DomainObject.Predmet.ProtustrankaWithAdressOIB>
    <izvorni_sadrzaj>DENIS ugostiteljstvo jednostavno društvo s ograničenom odgovornošću za usluge, OIB 12761109035, Vladimira Novaka 25, 10290 Zaprešić</izvorni_sadrzaj>
    <derivirana_varijabla naziv="DomainObject.Predmet.ProtustrankaWithAdressOIB_1">DENIS ugostiteljstvo jednostavno društvo s ograničenom odgovornošću za usluge, OIB 12761109035, Vladimira Novaka 25, 10290 Zaprešić</derivirana_varijabla>
  </DomainObject.Predmet.ProtustrankaWithAdressOIB>
  <DomainObject.Predmet.ProtustrankaNazivFormated>
    <izvorni_sadrzaj>DENIS ugostiteljstvo jednostavno društvo s ograničenom odgovornošću za usluge</izvorni_sadrzaj>
    <derivirana_varijabla naziv="DomainObject.Predmet.ProtustrankaNazivFormated_1">DENIS ugostiteljstvo jednostavno društvo s ograničenom odgovornošću za usluge</derivirana_varijabla>
  </DomainObject.Predmet.ProtustrankaNazivFormated>
  <DomainObject.Predmet.ProtustrankaNazivFormatedOIB>
    <izvorni_sadrzaj>DENIS ugostiteljstvo jednostavno društvo s ograničenom odgovornošću za usluge, OIB 12761109035</izvorni_sadrzaj>
    <derivirana_varijabla naziv="DomainObject.Predmet.ProtustrankaNazivFormatedOIB_1">DENIS ugostiteljstvo jednostavno društvo s ograničenom odgovornošću za usluge, OIB 12761109035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DENIS ugostiteljstvo jednostavno društvo s ograničenom odgovornošću za usluge</item>
    </izvorni_sadrzaj>
    <derivirana_varijabla naziv="DomainObject.Predmet.ProtuStrankaListFormated_1">
      <item>DENIS ugostiteljstvo jednostavno društvo s ograničenom odgovornošću za usluge</item>
    </derivirana_varijabla>
  </DomainObject.Predmet.ProtuStrankaListFormated>
  <DomainObject.Predmet.ProtuStrankaListFormatedOIB>
    <izvorni_sadrzaj>
      <item>DENIS ugostiteljstvo jednostavno društvo s ograničenom odgovornošću za usluge, OIB 12761109035</item>
    </izvorni_sadrzaj>
    <derivirana_varijabla naziv="DomainObject.Predmet.ProtuStrankaListFormatedOIB_1">
      <item>DENIS ugostiteljstvo jednostavno društvo s ograničenom odgovornošću za usluge, OIB 12761109035</item>
    </derivirana_varijabla>
  </DomainObject.Predmet.ProtuStrankaListFormatedOIB>
  <DomainObject.Predmet.ProtuStrankaListFormatedWithAdress>
    <izvorni_sadrzaj>
      <item>DENIS ugostiteljstvo jednostavno društvo s ograničenom odgovornošću za usluge, Vladimira Novaka 25, 10290 Zaprešić</item>
    </izvorni_sadrzaj>
    <derivirana_varijabla naziv="DomainObject.Predmet.ProtuStrankaListFormatedWithAdress_1">
      <item>DENIS ugostiteljstvo jednostavno društvo s ograničenom odgovornošću za usluge, Vladimira Novaka 25, 10290 Zaprešić</item>
    </derivirana_varijabla>
  </DomainObject.Predmet.ProtuStrankaListFormatedWithAdress>
  <DomainObject.Predmet.ProtuStrankaListFormatedWithAdressOIB>
    <izvorni_sadrzaj>
      <item>DENIS ugostiteljstvo jednostavno društvo s ograničenom odgovornošću za usluge, OIB 12761109035, Vladimira Novaka 25, 10290 Zaprešić</item>
    </izvorni_sadrzaj>
    <derivirana_varijabla naziv="DomainObject.Predmet.ProtuStrankaListFormatedWithAdressOIB_1">
      <item>DENIS ugostiteljstvo jednostavno društvo s ograničenom odgovornošću za usluge, OIB 12761109035, Vladimira Novaka 25, 10290 Zaprešić</item>
    </derivirana_varijabla>
  </DomainObject.Predmet.ProtuStrankaListFormatedWithAdressOIB>
  <DomainObject.Predmet.ProtuStrankaListNazivFormated>
    <izvorni_sadrzaj>
      <item>DENIS ugostiteljstvo jednostavno društvo s ograničenom odgovornošću za usluge</item>
    </izvorni_sadrzaj>
    <derivirana_varijabla naziv="DomainObject.Predmet.ProtuStrankaListNazivFormated_1">
      <item>DENIS ugostiteljstvo jednostavno društvo s ograničenom odgovornošću za usluge</item>
    </derivirana_varijabla>
  </DomainObject.Predmet.ProtuStrankaListNazivFormated>
  <DomainObject.Predmet.ProtuStrankaListNazivFormatedOIB>
    <izvorni_sadrzaj>
      <item>DENIS ugostiteljstvo jednostavno društvo s ograničenom odgovornošću za usluge, OIB 12761109035</item>
    </izvorni_sadrzaj>
    <derivirana_varijabla naziv="DomainObject.Predmet.ProtuStrankaListNazivFormatedOIB_1">
      <item>DENIS ugostiteljstvo jednostavno društvo s ograničenom odgovornošću za usluge, OIB 12761109035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DENIS ugostiteljstvo jednostavno društvo s ograničenom odgovornošću za usluge</izvorni_sadrzaj>
    <derivirana_varijabla naziv="DomainObject.Predmet.ProtustrankaIDrugi_1">DENIS ugostiteljstvo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DENIS ugostiteljstvo jednostavno društvo s ograničenom odgovornošću za usluge, OIB 12761109035, Vladimira Novaka 25, 10290 Zaprešić</izvorni_sadrzaj>
    <derivirana_varijabla naziv="DomainObject.Predmet.ProtustrankaIDrugiAdressOIB_1">DENIS ugostiteljstvo jednostavno društvo s ograničenom odgovornošću za usluge, OIB 12761109035, Vladimira Novaka 25,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ugostiteljstvo jednostavno društvo s ograničenom odgovornošću za usluge</item>
      <item>Financijska agencija</item>
    </izvorni_sadrzaj>
    <derivirana_varijabla naziv="DomainObject.Predmet.SudioniciListNaziv_1">
      <item>DENIS ugostiteljstvo jednostavno društvo s ograničenom odgovornošću za usluge</item>
      <item>Financijska agencija</item>
    </derivirana_varijabla>
  </DomainObject.Predmet.SudioniciListNaziv>
  <DomainObject.Predmet.SudioniciListAdressOIB>
    <izvorni_sadrzaj>
      <item>DENIS ugostiteljstvo jednostavno društvo s ograničenom odgovornošću za usluge, OIB 12761109035, Vladimira Novaka 25,10290 Zaprešić</item>
      <item>Financijska agencija, OIB 85821130368, TRG SVIBANJSKIH ŽRTAVA 1995. 1,10000 Zagreb</item>
    </izvorni_sadrzaj>
    <derivirana_varijabla naziv="DomainObject.Predmet.SudioniciListAdressOIB_1">
      <item>DENIS ugostiteljstvo jednostavno društvo s ograničenom odgovornošću za usluge, OIB 12761109035, Vladimira Novaka 25,10290 Zaprešić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12761109035</item>
      <item>, OIB 85821130368</item>
    </izvorni_sadrzaj>
    <derivirana_varijabla naziv="DomainObject.Predmet.SudioniciListNazivOIB_1">
      <item>, OIB 12761109035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2019.</izvorni_sadrzaj>
    <derivirana_varijabla naziv="DomainObject.Predmet.DatumPocetkaProcesa_1">30.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877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